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A2" w:rsidRPr="00BF791A" w:rsidRDefault="004B7BA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1541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B7BA2" w:rsidRPr="00BF791A" w:rsidTr="002B152C">
        <w:tc>
          <w:tcPr>
            <w:tcW w:w="1030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Rafael Siqueira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pela participação na equipe de organização e recepção da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Jacareí Gospel 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7BA2" w:rsidRDefault="004B7BA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Rafael Siqueira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pela participação na equipe de organização e recepção da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Jacareí Gospel 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4B7BA2" w:rsidRDefault="004B7BA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Pr="00E1261F" w:rsidRDefault="004B7BA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B7BA2" w:rsidRDefault="004B7BA2" w:rsidP="007E6A0A">
      <w:pPr>
        <w:jc w:val="center"/>
        <w:rPr>
          <w:rFonts w:ascii="Arial" w:hAnsi="Arial"/>
        </w:rPr>
        <w:sectPr w:rsidR="004B7BA2" w:rsidSect="004B7BA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4B7BA2" w:rsidRPr="00E1261F" w:rsidRDefault="004B7BA2" w:rsidP="00E1261F">
      <w:pPr>
        <w:jc w:val="center"/>
        <w:rPr>
          <w:rFonts w:ascii="Arial" w:hAnsi="Arial"/>
        </w:rPr>
      </w:pPr>
    </w:p>
    <w:sectPr w:rsidR="004B7BA2" w:rsidRPr="00E1261F" w:rsidSect="004B7BA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1AD" w:rsidRDefault="00F841AD">
      <w:r>
        <w:separator/>
      </w:r>
    </w:p>
  </w:endnote>
  <w:endnote w:type="continuationSeparator" w:id="0">
    <w:p w:rsidR="00F841AD" w:rsidRDefault="00F8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1AD" w:rsidRDefault="00F841AD">
      <w:r>
        <w:separator/>
      </w:r>
    </w:p>
  </w:footnote>
  <w:footnote w:type="continuationSeparator" w:id="0">
    <w:p w:rsidR="00F841AD" w:rsidRDefault="00F84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836416" behindDoc="0" locked="0" layoutInCell="0" allowOverlap="1" wp14:anchorId="2E9A9E7E" wp14:editId="7CBF17B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EB04D6" w:rsidRDefault="004B7BA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left:0;text-align:left;margin-left:436.1pt;margin-top:27.5pt;width:41.95pt;height:9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zssQ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BLVfzssQIAALI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4B7BA2" w:rsidRPr="00EB04D6" w:rsidRDefault="004B7BA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835392" behindDoc="0" locked="0" layoutInCell="0" allowOverlap="1" wp14:anchorId="49FDE6C7" wp14:editId="2C8B409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F73DA3" w:rsidRDefault="004B7BA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B7BA2" w:rsidRPr="00F73DA3" w:rsidRDefault="004B7BA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1" type="#_x0000_t202" style="position:absolute;left:0;text-align:left;margin-left:80.8pt;margin-top:7.65pt;width:394pt;height:43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VqsgIAALM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vrnVqsgIAALM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4B7BA2" w:rsidRPr="00F73DA3" w:rsidRDefault="004B7BA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B7BA2" w:rsidRPr="00F73DA3" w:rsidRDefault="004B7BA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837440" behindDoc="0" locked="0" layoutInCell="0" allowOverlap="1" wp14:anchorId="753930E6" wp14:editId="2E15DE2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32" name="Imagem 13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u7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F3oy7u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3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7gsA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rUq+4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627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5F74"/>
    <w:rsid w:val="00725E66"/>
    <w:rsid w:val="0073407F"/>
    <w:rsid w:val="00775A1B"/>
    <w:rsid w:val="007A7067"/>
    <w:rsid w:val="007E6A0A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B48F6"/>
    <w:rsid w:val="00E11F92"/>
    <w:rsid w:val="00E1261F"/>
    <w:rsid w:val="00E14F37"/>
    <w:rsid w:val="00E3022D"/>
    <w:rsid w:val="00E86C30"/>
    <w:rsid w:val="00E90C30"/>
    <w:rsid w:val="00EB04D6"/>
    <w:rsid w:val="00ED2065"/>
    <w:rsid w:val="00EE57BE"/>
    <w:rsid w:val="00F27895"/>
    <w:rsid w:val="00F420E5"/>
    <w:rsid w:val="00F73DA3"/>
    <w:rsid w:val="00F841AD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156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2015-08-18T15:36:00Z</dcterms:created>
  <dcterms:modified xsi:type="dcterms:W3CDTF">2015-08-18T15:36:00Z</dcterms:modified>
</cp:coreProperties>
</file>